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9378F" w:rsidRDefault="00E51A6B" w:rsidP="004937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1A6B">
              <w:rPr>
                <w:b/>
                <w:sz w:val="26"/>
                <w:szCs w:val="26"/>
                <w:lang w:val="en-US"/>
              </w:rPr>
              <w:t>203C_04</w:t>
            </w:r>
            <w:r w:rsidR="0049378F">
              <w:rPr>
                <w:b/>
                <w:sz w:val="26"/>
                <w:szCs w:val="26"/>
              </w:rPr>
              <w:t>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51A6B" w:rsidRDefault="00CA366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E51A6B">
              <w:rPr>
                <w:b/>
                <w:sz w:val="26"/>
                <w:szCs w:val="26"/>
                <w:lang w:val="en-US"/>
              </w:rPr>
              <w:t>2223745</w:t>
            </w:r>
            <w:r w:rsidR="00C44B8B" w:rsidRPr="00E51A6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23C79" w:rsidRPr="00E23C79">
        <w:rPr>
          <w:b/>
          <w:sz w:val="26"/>
          <w:szCs w:val="26"/>
        </w:rPr>
        <w:t>(</w:t>
      </w:r>
      <w:r w:rsidR="00CA3660" w:rsidRPr="00F92AFB">
        <w:rPr>
          <w:b/>
          <w:sz w:val="26"/>
          <w:szCs w:val="26"/>
        </w:rPr>
        <w:t>Траверса М8 3.407-1</w:t>
      </w:r>
      <w:r w:rsidR="0049378F">
        <w:rPr>
          <w:b/>
          <w:sz w:val="26"/>
          <w:szCs w:val="26"/>
        </w:rPr>
        <w:t>01</w:t>
      </w:r>
      <w:r w:rsidR="00E23C79" w:rsidRPr="00603129">
        <w:rPr>
          <w:b/>
          <w:sz w:val="26"/>
          <w:szCs w:val="26"/>
        </w:rPr>
        <w:t>)</w:t>
      </w:r>
      <w:r w:rsidR="0060312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03129">
        <w:rPr>
          <w:b/>
          <w:sz w:val="26"/>
          <w:szCs w:val="26"/>
          <w:u w:val="single"/>
        </w:rPr>
        <w:t>203</w:t>
      </w:r>
      <w:r w:rsidR="00F115B9" w:rsidRPr="0060312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5726E8">
        <w:rPr>
          <w:sz w:val="24"/>
          <w:szCs w:val="24"/>
        </w:rPr>
        <w:t xml:space="preserve">характеристики </w:t>
      </w:r>
      <w:r w:rsidR="00D601A5" w:rsidRPr="005726E8">
        <w:rPr>
          <w:sz w:val="24"/>
          <w:szCs w:val="24"/>
        </w:rPr>
        <w:t>траверс</w:t>
      </w:r>
      <w:r w:rsidR="004F4E9E" w:rsidRPr="005726E8">
        <w:rPr>
          <w:sz w:val="24"/>
          <w:szCs w:val="24"/>
        </w:rPr>
        <w:t xml:space="preserve"> должны соответствовать </w:t>
      </w:r>
      <w:r w:rsidR="001759FB" w:rsidRPr="005726E8">
        <w:rPr>
          <w:sz w:val="24"/>
          <w:szCs w:val="24"/>
        </w:rPr>
        <w:t>требованиями</w:t>
      </w:r>
      <w:r w:rsidR="001759FB" w:rsidRPr="005726E8">
        <w:rPr>
          <w:color w:val="FF0000"/>
          <w:sz w:val="24"/>
          <w:szCs w:val="24"/>
        </w:rPr>
        <w:t> </w:t>
      </w:r>
      <w:bookmarkStart w:id="2" w:name="Поле4"/>
      <w:r w:rsidR="00F92AFB" w:rsidRPr="005726E8">
        <w:rPr>
          <w:sz w:val="24"/>
          <w:szCs w:val="24"/>
        </w:rPr>
        <w:t>Т</w:t>
      </w:r>
      <w:r w:rsidR="00CA3660" w:rsidRPr="005726E8">
        <w:rPr>
          <w:sz w:val="24"/>
          <w:szCs w:val="24"/>
        </w:rPr>
        <w:t>ипового проекта 3.407-101</w:t>
      </w:r>
      <w:r w:rsidR="0073431B" w:rsidRPr="005726E8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3129" w:rsidRDefault="00603129" w:rsidP="006031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03129" w:rsidRDefault="00603129" w:rsidP="006031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03129" w:rsidRDefault="00603129" w:rsidP="006031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03129" w:rsidRDefault="00603129" w:rsidP="006031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03129" w:rsidRDefault="00603129" w:rsidP="006031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03129" w:rsidRDefault="00603129" w:rsidP="006031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03129" w:rsidRDefault="00603129" w:rsidP="006031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03129" w:rsidRDefault="00603129" w:rsidP="006031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03129" w:rsidRDefault="00603129" w:rsidP="006031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03129" w:rsidRDefault="00603129" w:rsidP="006031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03129" w:rsidRDefault="00603129" w:rsidP="006031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03129" w:rsidRDefault="00603129" w:rsidP="0060312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03129" w:rsidRDefault="00603129" w:rsidP="0060312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3129" w:rsidRDefault="00603129" w:rsidP="0060312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03129" w:rsidRDefault="00603129" w:rsidP="0060312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5726E8">
        <w:rPr>
          <w:sz w:val="24"/>
          <w:szCs w:val="24"/>
        </w:rPr>
        <w:t>Типового проекта 3.407-101</w:t>
      </w:r>
      <w:r>
        <w:rPr>
          <w:sz w:val="26"/>
          <w:szCs w:val="26"/>
        </w:rPr>
        <w:t>;</w:t>
      </w:r>
    </w:p>
    <w:p w:rsidR="00603129" w:rsidRDefault="00603129" w:rsidP="0060312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03129" w:rsidRDefault="00603129" w:rsidP="0060312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03129" w:rsidRDefault="00603129" w:rsidP="00603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03129" w:rsidRDefault="00603129" w:rsidP="00603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03129" w:rsidRDefault="00603129" w:rsidP="00603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03129" w:rsidRDefault="00603129" w:rsidP="0060312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03129" w:rsidRDefault="00603129" w:rsidP="00603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03129" w:rsidRDefault="00603129" w:rsidP="00603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03129" w:rsidRDefault="00603129" w:rsidP="00603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03129" w:rsidRDefault="00603129" w:rsidP="006031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03129" w:rsidRDefault="00603129" w:rsidP="00603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03129" w:rsidRDefault="00603129" w:rsidP="00603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3129" w:rsidRDefault="00603129" w:rsidP="006031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03129" w:rsidRDefault="00603129" w:rsidP="00603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3129" w:rsidRDefault="00603129" w:rsidP="00603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3129" w:rsidRDefault="00603129" w:rsidP="006031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03129" w:rsidRDefault="00603129" w:rsidP="00603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03129" w:rsidRDefault="00603129" w:rsidP="00603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03129" w:rsidRDefault="00603129" w:rsidP="00603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03129" w:rsidRDefault="00603129" w:rsidP="00603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03129" w:rsidRDefault="00603129" w:rsidP="00603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603129" w:rsidRDefault="00603129" w:rsidP="00603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03129" w:rsidRDefault="00603129" w:rsidP="006031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03129" w:rsidRDefault="00603129" w:rsidP="006031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03129" w:rsidRDefault="00603129" w:rsidP="006031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03129" w:rsidRDefault="00603129" w:rsidP="00603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03129" w:rsidRDefault="00603129" w:rsidP="006031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17B" w:rsidRDefault="0064417B">
      <w:r>
        <w:separator/>
      </w:r>
    </w:p>
  </w:endnote>
  <w:endnote w:type="continuationSeparator" w:id="0">
    <w:p w:rsidR="0064417B" w:rsidRDefault="0064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17B" w:rsidRDefault="0064417B">
      <w:r>
        <w:separator/>
      </w:r>
    </w:p>
  </w:footnote>
  <w:footnote w:type="continuationSeparator" w:id="0">
    <w:p w:rsidR="0064417B" w:rsidRDefault="00644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D21E61E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66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895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E1B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19"/>
    <w:rsid w:val="00487402"/>
    <w:rsid w:val="004900B6"/>
    <w:rsid w:val="00490EA7"/>
    <w:rsid w:val="00492EC7"/>
    <w:rsid w:val="004930E8"/>
    <w:rsid w:val="0049378F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6E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129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17B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802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874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660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3F7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B78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7AA3"/>
    <w:rsid w:val="00E204CE"/>
    <w:rsid w:val="00E20A19"/>
    <w:rsid w:val="00E20A36"/>
    <w:rsid w:val="00E20C06"/>
    <w:rsid w:val="00E226B0"/>
    <w:rsid w:val="00E23859"/>
    <w:rsid w:val="00E23C7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A6B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9F0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C23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AFB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1B344-ED77-481A-8D5A-3D1A9151CC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B45CDD4-4604-4224-8842-B4D622507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77C324-005A-4AB2-948F-1C2A5B045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B52AC-389B-45C9-B7C0-B0539B9A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2010-09-30T13:29:00Z</cp:lastPrinted>
  <dcterms:created xsi:type="dcterms:W3CDTF">2019-06-10T13:06:00Z</dcterms:created>
  <dcterms:modified xsi:type="dcterms:W3CDTF">2019-06-10T13:06:00Z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